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A0" w:rsidRDefault="00AD06F7">
      <w:r>
        <w:rPr>
          <w:noProof/>
          <w:lang w:eastAsia="ru-RU"/>
        </w:rPr>
        <w:pict>
          <v:group id="_x0000_s1054" style="position:absolute;margin-left:11.95pt;margin-top:-158.35pt;width:526.2pt;height:146.6pt;z-index:251668480" coordorigin="792,1005" coordsize="10524,2932">
            <v:group id="_x0000_s1031" style="position:absolute;left:10041;top:1005;width:1275;height:1643" coordorigin="8370,7951" coordsize="2085,25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0" o:spid="_x0000_s1032" type="#_x0000_t75" alt="kolokolchik.jpg" style="position:absolute;left:8505;top:8475;width:1845;height:1845;visibility:visible;mso-wrap-distance-top:.96pt;mso-wrap-distance-right:9.66pt;mso-wrap-distance-bottom:1.2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">
                <v:imagedata r:id="rId6" o:title=""/>
                <o:lock v:ext="edit" aspectratio="f"/>
              </v:shape>
              <v:shapetype id="_x0000_t144" coordsize="21600,21600" o:spt="144" adj="11796480" path="al10800,10800,10800,10800@2@14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33" type="#_x0000_t144" style="position:absolute;left:8505;top:8348;width:1845;height:2197" adj="-11201023" fillcolor="#9400ed" strokecolor="#eaeaea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" fitshape="t" trim="t" string="Сельцовская"/>
              </v:shape>
              <v:shapetype id="_x0000_t145" coordsize="21600,21600" o:spt="145" path="al10800,10800,10800,10800@3@15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34" type="#_x0000_t145" style="position:absolute;left:8370;top:7951;width:2085;height:2594" adj="712451" fillcolor="#9400ed" strokecolor="#eaeaea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" fitshape="t" trim="t" string="средняя школа"/>
              </v:shape>
            </v:group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37" type="#_x0000_t172" style="position:absolute;left:3671;top:2414;width:1560;height:1523;rotation:604476fd" fillcolor="#548dd4 [1951]" strokecolor="#00b0f0">
              <v:shadow color="#868686"/>
              <v:textpath style="font-family:&quot;Monotype Corsiva&quot;;v-text-kern:t" trim="t" fitpath="t" string="№ 3"/>
            </v:shape>
            <v:shape id="_x0000_s1038" type="#_x0000_t172" style="position:absolute;left:792;top:1256;width:1531;height:527;rotation:710523fd" fillcolor="#00b0f0" strokecolor="#0070c0">
              <v:shadow color="#868686"/>
              <v:textpath style="font-family:&quot;Monotype Corsiva&quot;;v-text-kern:t" trim="t" fitpath="t" string="10.02.2009"/>
            </v:shape>
          </v:group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.5pt;margin-top:189.95pt;width:133.85pt;height:189pt;z-index:251678720" fillcolor="#e5dfec [663]" strokecolor="#dbe5f1 [660]">
            <v:textbox>
              <w:txbxContent>
                <w:p w:rsidR="00D673B4" w:rsidRDefault="00AD06F7" w:rsidP="00D673B4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AD06F7">
                    <w:rPr>
                      <w:rFonts w:ascii="Monotype Corsiva" w:hAnsi="Monotype Corsiva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8.75pt;height:33.75pt" fillcolor="red" strokecolor="red" strokeweight="1pt">
                        <v:fill color2="blue"/>
                        <v:shadow type="perspective" color="silver" opacity="52429f" origin="-.5,.5" matrix=",46340f,,.5,,-4768371582e-16"/>
                        <v:textpath style="font-family:&quot;Arial&quot;;font-size:16pt;v-text-kern:t" trim="t" fitpath="t" string="Воспоминания &#10;ветерана"/>
                      </v:shape>
                    </w:pict>
                  </w:r>
                </w:p>
                <w:p w:rsidR="00095852" w:rsidRPr="00095852" w:rsidRDefault="00095852" w:rsidP="00095852">
                  <w:pPr>
                    <w:spacing w:after="0" w:line="240" w:lineRule="auto"/>
                    <w:ind w:firstLine="284"/>
                    <w:contextualSpacing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095852">
                    <w:rPr>
                      <w:rFonts w:ascii="Times New Roman" w:eastAsia="Calibri" w:hAnsi="Times New Roman" w:cs="Times New Roman"/>
                    </w:rPr>
                    <w:t xml:space="preserve">У каждого человека, побывавшего на войне, всегда в памяти останутся эти дни. Мы взяли интервью у ветерана Галины </w:t>
                  </w:r>
                  <w:proofErr w:type="spellStart"/>
                  <w:r w:rsidRPr="00095852">
                    <w:rPr>
                      <w:rFonts w:ascii="Times New Roman" w:eastAsia="Calibri" w:hAnsi="Times New Roman" w:cs="Times New Roman"/>
                    </w:rPr>
                    <w:t>Заляевны</w:t>
                  </w:r>
                  <w:proofErr w:type="spellEnd"/>
                  <w:r w:rsidRPr="00095852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proofErr w:type="spellStart"/>
                  <w:r w:rsidR="00B21A6E" w:rsidRPr="00B21A6E">
                    <w:rPr>
                      <w:rFonts w:ascii="Times New Roman" w:hAnsi="Times New Roman"/>
                    </w:rPr>
                    <w:t>Ляшенко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:</w:t>
                  </w:r>
                  <w:r w:rsidRPr="00095852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</w:p>
                <w:p w:rsidR="00095852" w:rsidRPr="00095852" w:rsidRDefault="00095852" w:rsidP="00095852">
                  <w:pPr>
                    <w:spacing w:after="0" w:line="240" w:lineRule="auto"/>
                    <w:ind w:firstLine="284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«…н</w:t>
                  </w:r>
                  <w:r w:rsidRPr="00095852">
                    <w:rPr>
                      <w:rFonts w:ascii="Times New Roman" w:eastAsia="Calibri" w:hAnsi="Times New Roman" w:cs="Times New Roman"/>
                    </w:rPr>
                    <w:t>ам давали задания в тылу врага под кличкой «Двойка»</w:t>
                  </w:r>
                  <w:r>
                    <w:rPr>
                      <w:rFonts w:ascii="Times New Roman" w:hAnsi="Times New Roman" w:cs="Times New Roman"/>
                    </w:rPr>
                    <w:t>…»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202" style="position:absolute;margin-left:404.3pt;margin-top:189.95pt;width:133.85pt;height:189pt;z-index:251681792" fillcolor="#ddd8c2 [2894]" strokecolor="#dbe5f1 [660]">
            <v:textbox>
              <w:txbxContent>
                <w:p w:rsidR="004135C4" w:rsidRPr="004135C4" w:rsidRDefault="004135C4" w:rsidP="004135C4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color w:val="002060"/>
                      <w:sz w:val="28"/>
                      <w:szCs w:val="28"/>
                    </w:rPr>
                  </w:pPr>
                  <w:r w:rsidRPr="004135C4">
                    <w:rPr>
                      <w:rFonts w:asciiTheme="majorHAnsi" w:hAnsiTheme="majorHAnsi"/>
                      <w:b/>
                      <w:i/>
                      <w:color w:val="002060"/>
                      <w:sz w:val="28"/>
                      <w:szCs w:val="28"/>
                    </w:rPr>
                    <w:t>Краеведческая викторина</w:t>
                  </w:r>
                </w:p>
                <w:p w:rsidR="004135C4" w:rsidRPr="004135C4" w:rsidRDefault="004135C4" w:rsidP="004135C4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color w:val="002060"/>
                      <w:sz w:val="24"/>
                      <w:szCs w:val="24"/>
                    </w:rPr>
                  </w:pPr>
                  <w:r w:rsidRPr="004135C4">
                    <w:rPr>
                      <w:rFonts w:asciiTheme="majorHAnsi" w:hAnsiTheme="majorHAnsi"/>
                      <w:b/>
                      <w:color w:val="002060"/>
                      <w:sz w:val="24"/>
                      <w:szCs w:val="24"/>
                    </w:rPr>
                    <w:t>«60 лет без войны»</w:t>
                  </w:r>
                </w:p>
                <w:p w:rsidR="004135C4" w:rsidRDefault="004135C4" w:rsidP="004135C4">
                  <w:pPr>
                    <w:spacing w:after="0" w:line="240" w:lineRule="auto"/>
                    <w:ind w:firstLine="284"/>
                    <w:contextualSpacing/>
                    <w:jc w:val="center"/>
                    <w:rPr>
                      <w:color w:val="002060"/>
                    </w:rPr>
                  </w:pPr>
                </w:p>
                <w:p w:rsidR="004135C4" w:rsidRPr="004135C4" w:rsidRDefault="004135C4" w:rsidP="004135C4">
                  <w:pPr>
                    <w:spacing w:after="0" w:line="240" w:lineRule="auto"/>
                    <w:ind w:firstLine="284"/>
                    <w:contextualSpacing/>
                    <w:jc w:val="center"/>
                    <w:rPr>
                      <w:rFonts w:ascii="Broadway" w:hAnsi="Broadway"/>
                    </w:rPr>
                  </w:pPr>
                  <w:r w:rsidRPr="004135C4">
                    <w:rPr>
                      <w:rFonts w:ascii="Broadway" w:hAnsi="Broadway"/>
                      <w:color w:val="002060"/>
                    </w:rPr>
                    <w:t>1.</w:t>
                  </w:r>
                  <w:r w:rsidRPr="004135C4">
                    <w:t>Когда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началась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операция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по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полному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снятию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блокады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Ленинграда</w:t>
                  </w:r>
                  <w:r w:rsidRPr="004135C4">
                    <w:rPr>
                      <w:rFonts w:ascii="Broadway" w:hAnsi="Broadway"/>
                    </w:rPr>
                    <w:t>?</w:t>
                  </w:r>
                </w:p>
                <w:p w:rsidR="004135C4" w:rsidRPr="004135C4" w:rsidRDefault="004135C4" w:rsidP="004135C4">
                  <w:pPr>
                    <w:spacing w:after="0" w:line="240" w:lineRule="auto"/>
                    <w:ind w:firstLine="284"/>
                    <w:contextualSpacing/>
                    <w:jc w:val="center"/>
                  </w:pPr>
                  <w:r w:rsidRPr="004135C4">
                    <w:rPr>
                      <w:rFonts w:ascii="Broadway" w:hAnsi="Broadway"/>
                      <w:color w:val="002060"/>
                    </w:rPr>
                    <w:t>2.</w:t>
                  </w:r>
                  <w:r w:rsidRPr="004135C4">
                    <w:t>Назовите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имя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разведчицы</w:t>
                  </w:r>
                  <w:r w:rsidRPr="004135C4">
                    <w:rPr>
                      <w:rFonts w:ascii="Broadway" w:hAnsi="Broadway"/>
                    </w:rPr>
                    <w:t xml:space="preserve">, </w:t>
                  </w:r>
                  <w:r w:rsidRPr="004135C4">
                    <w:t>которая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во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время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допроса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застрелила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двоих</w:t>
                  </w:r>
                  <w:r w:rsidRPr="004135C4">
                    <w:rPr>
                      <w:rFonts w:ascii="Broadway" w:hAnsi="Broadway"/>
                    </w:rPr>
                    <w:t xml:space="preserve"> </w:t>
                  </w:r>
                  <w:r w:rsidRPr="004135C4">
                    <w:t>гестаповцев</w:t>
                  </w:r>
                  <w:proofErr w:type="gramStart"/>
                  <w:r w:rsidRPr="004135C4">
                    <w:rPr>
                      <w:rFonts w:ascii="Broadway" w:hAnsi="Broadway"/>
                    </w:rPr>
                    <w:t>?</w:t>
                  </w:r>
                  <w:r>
                    <w:t>...</w:t>
                  </w:r>
                  <w:proofErr w:type="gramEnd"/>
                </w:p>
                <w:p w:rsidR="00984001" w:rsidRPr="00095852" w:rsidRDefault="00984001" w:rsidP="00984001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" type="#_x0000_t202" style="position:absolute;margin-left:1.5pt;margin-top:387.95pt;width:271.3pt;height:125.25pt;z-index:251677696" fillcolor="#eaf1dd [662]" strokecolor="#eaf1dd [662]">
            <v:textbox style="mso-next-textbox:#_x0000_s1057">
              <w:txbxContent>
                <w:p w:rsidR="00D673B4" w:rsidRDefault="00AD06F7" w:rsidP="00DE1B0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D06F7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shape id="_x0000_i1028" type="#_x0000_t136" style="width:211.5pt;height:28.5pt" fillcolor="#369" stroked="f">
                        <v:fill r:id="rId7" o:title="Зеленый мрамор" type="tile"/>
                        <v:shadow color="#b2b2b2" opacity="52429f" offset="3pt"/>
                        <v:textpath style="font-family:&quot;Times New Roman&quot;;v-text-kern:t" trim="t" fitpath="t" string="Лыжная эстафета"/>
                      </v:shape>
                    </w:pict>
                  </w:r>
                </w:p>
                <w:p w:rsidR="00DE1B08" w:rsidRPr="00DE1B08" w:rsidRDefault="00DE1B08" w:rsidP="00DE1B08">
                  <w:pPr>
                    <w:spacing w:after="0" w:line="240" w:lineRule="auto"/>
                    <w:ind w:firstLine="284"/>
                    <w:jc w:val="center"/>
                  </w:pPr>
                  <w:r w:rsidRPr="00DE1B08">
                    <w:rPr>
                      <w:rFonts w:ascii="Times New Roman" w:hAnsi="Times New Roman"/>
                    </w:rPr>
                    <w:t>27 января проходила лыжная эстафета, где принимали участие ребята с 5 по 10 класс. Несмотря на то, что погода была не очень хорошая, ребята проявили мужество и всё равно приняли участие в соревновании</w:t>
                  </w:r>
                  <w:r w:rsidR="00D31A55">
                    <w:rPr>
                      <w:rFonts w:ascii="Times New Roman" w:hAnsi="Times New Roman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4" type="#_x0000_t202" style="position:absolute;margin-left:404.3pt;margin-top:14.45pt;width:133.85pt;height:168pt;z-index:251680768" fillcolor="#fde9d9 [665]" strokecolor="#dbe5f1 [660]">
            <v:textbox>
              <w:txbxContent>
                <w:p w:rsidR="00984001" w:rsidRDefault="00382147" w:rsidP="00382147">
                  <w:pPr>
                    <w:spacing w:after="0" w:line="240" w:lineRule="auto"/>
                    <w:contextualSpacing/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  <w:b/>
                      <w:i/>
                      <w:color w:val="9900FF"/>
                      <w:sz w:val="36"/>
                      <w:szCs w:val="36"/>
                    </w:rPr>
                    <w:t>Любите ли Вы театр?</w:t>
                  </w:r>
                </w:p>
                <w:p w:rsidR="00DE1B08" w:rsidRPr="00984001" w:rsidRDefault="00984001" w:rsidP="00984001">
                  <w:pPr>
                    <w:tabs>
                      <w:tab w:val="center" w:pos="2047"/>
                    </w:tabs>
                    <w:spacing w:after="0" w:line="240" w:lineRule="auto"/>
                    <w:ind w:firstLine="284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984001">
                    <w:rPr>
                      <w:rFonts w:ascii="Times New Roman" w:hAnsi="Times New Roman" w:cs="Times New Roman"/>
                    </w:rPr>
                    <w:t>23января 9-ые классы ездили в Александринский театр на комедию Гоголя «Женитьба».</w:t>
                  </w:r>
                </w:p>
                <w:p w:rsidR="00984001" w:rsidRPr="00984001" w:rsidRDefault="00984001" w:rsidP="00984001">
                  <w:pPr>
                    <w:tabs>
                      <w:tab w:val="center" w:pos="2047"/>
                    </w:tabs>
                    <w:spacing w:after="0" w:line="240" w:lineRule="auto"/>
                    <w:ind w:firstLine="284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984001">
                    <w:rPr>
                      <w:rFonts w:ascii="Times New Roman" w:hAnsi="Times New Roman" w:cs="Times New Roman"/>
                    </w:rPr>
                    <w:t>Если не верите нам, то спросите у 9-ых классов</w:t>
                  </w:r>
                  <w:proofErr w:type="gramStart"/>
                  <w:r w:rsidRPr="00984001">
                    <w:rPr>
                      <w:rFonts w:ascii="Times New Roman" w:hAnsi="Times New Roman" w:cs="Times New Roman"/>
                    </w:rPr>
                    <w:t>!!!</w:t>
                  </w:r>
                  <w:r>
                    <w:rPr>
                      <w:rFonts w:ascii="Times New Roman" w:hAnsi="Times New Roman" w:cs="Times New Roman"/>
                    </w:rPr>
                    <w:t>...</w:t>
                  </w:r>
                  <w:proofErr w:type="gramEnd"/>
                </w:p>
                <w:p w:rsidR="00984001" w:rsidRPr="00984001" w:rsidRDefault="00984001" w:rsidP="00984001">
                  <w:pPr>
                    <w:tabs>
                      <w:tab w:val="center" w:pos="2047"/>
                    </w:tabs>
                    <w:spacing w:after="0" w:line="240" w:lineRule="auto"/>
                    <w:ind w:firstLine="284"/>
                    <w:contextualSpacing/>
                    <w:jc w:val="center"/>
                    <w:rPr>
                      <w:rFonts w:ascii="Monotype Corsiva" w:hAnsi="Monotype Corsiva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1" type="#_x0000_t202" style="position:absolute;margin-left:282.05pt;margin-top:387.95pt;width:258.2pt;height:125.25pt;z-index:251679744" fillcolor="#f2dbdb [661]" strokecolor="#f2dbdb [661]">
            <v:textbox style="mso-next-textbox:#_x0000_s1061">
              <w:txbxContent>
                <w:p w:rsidR="00DE1B08" w:rsidRDefault="00AD06F7" w:rsidP="00D31A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AD06F7">
                    <w:rPr>
                      <w:rFonts w:ascii="Times New Roman" w:hAnsi="Times New Roman" w:cs="Times New Roman"/>
                    </w:rPr>
                    <w:pict>
                      <v:shape id="_x0000_i1030" type="#_x0000_t136" style="width:3in;height:19.5pt" fillcolor="#c0504d [3205]" strokecolor="#c0504d [3205]">
                        <v:shadow color="#868686"/>
                        <o:extrusion v:ext="view" specularity="80000f" diffusity="43712f" backdepth="18pt" color="white" metal="t" rotationangle="5" viewpoint="-34.72222mm" viewpointorigin="-.5" skewangle="-45" brightness="10000f" lightposition="0,-50000" lightlevel="44000f" lightposition2="0,50000" lightlevel2="24000f" type="perspective"/>
                        <v:textpath style="font-family:&quot;Times New Roman&quot;;font-size:24pt;v-text-kern:t" trim="t" fitpath="t" string="Здоровый образ жизни"/>
                      </v:shape>
                    </w:pict>
                  </w:r>
                </w:p>
                <w:p w:rsidR="004135C4" w:rsidRDefault="004135C4" w:rsidP="004135C4">
                  <w:pPr>
                    <w:spacing w:after="0" w:line="168" w:lineRule="auto"/>
                    <w:ind w:firstLine="284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E1B08" w:rsidRDefault="00DE1B08" w:rsidP="00DE1B08">
                  <w:pPr>
                    <w:spacing w:after="0" w:line="240" w:lineRule="auto"/>
                    <w:ind w:firstLine="284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DE1B08">
                    <w:rPr>
                      <w:rFonts w:ascii="Times New Roman" w:hAnsi="Times New Roman" w:cs="Times New Roman"/>
                    </w:rPr>
                    <w:t xml:space="preserve">Здоровье – это достояние всего общества, которое невозможно оценить. </w:t>
                  </w:r>
                </w:p>
                <w:p w:rsidR="00DE1B08" w:rsidRPr="00DE1B08" w:rsidRDefault="00DE1B08" w:rsidP="00DE1B08">
                  <w:pPr>
                    <w:spacing w:after="0" w:line="240" w:lineRule="auto"/>
                    <w:ind w:firstLine="284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DE1B08">
                    <w:rPr>
                      <w:rFonts w:ascii="Times New Roman" w:hAnsi="Times New Roman" w:cs="Times New Roman"/>
                    </w:rPr>
                    <w:t>Но жизненный опыт показывает, что обычно заботиться о своём здоровье люди начинают лишь после того, как недуг даст о себе знать. А ведь можно предотвратить эти заболевания в корне, нужно только вести здоровый образ жизни</w:t>
                  </w:r>
                  <w:r w:rsidR="00D31A55">
                    <w:rPr>
                      <w:rFonts w:ascii="Times New Roman" w:hAnsi="Times New Roman" w:cs="Times New Roman"/>
                    </w:rPr>
                    <w:t>…</w:t>
                  </w:r>
                </w:p>
                <w:p w:rsidR="00095852" w:rsidRDefault="00095852" w:rsidP="00095852"/>
              </w:txbxContent>
            </v:textbox>
          </v:shape>
        </w:pict>
      </w:r>
      <w:r w:rsidR="00095852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3494405</wp:posOffset>
            </wp:positionV>
            <wp:extent cx="3305175" cy="2190750"/>
            <wp:effectExtent l="19050" t="0" r="9525" b="0"/>
            <wp:wrapSquare wrapText="bothSides"/>
            <wp:docPr id="28" name="Рисунок 15" descr="Изображение 03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3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190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sx="1000" sy="1000" algn="tl" rotWithShape="0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5" type="#_x0000_t202" style="position:absolute;margin-left:138.8pt;margin-top:301.7pt;width:261.1pt;height:33pt;z-index:251675648;mso-position-horizontal-relative:text;mso-position-vertical-relative:text" stroked="f">
            <v:textbox>
              <w:txbxContent>
                <w:p w:rsidR="00256183" w:rsidRDefault="00256183" w:rsidP="002E6561">
                  <w:pPr>
                    <w:jc w:val="center"/>
                  </w:pPr>
                  <w:r>
                    <w:t>Возложение венков у памятника</w:t>
                  </w:r>
                  <w:r w:rsidR="002E6561">
                    <w:t xml:space="preserve"> воинам Великой Отечественной войны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136" style="position:absolute;margin-left:142.85pt;margin-top:171.65pt;width:253.3pt;height:81pt;z-index:251674624;mso-position-horizontal-relative:text;mso-position-vertical-relative:text" fillcolor="red" strokecolor="#943634 [2405]">
            <v:fill color2="#f93"/>
            <v:shadow on="t" color="silver" opacity="52429f"/>
            <v:textpath style="font-family:&quot;Monotype Corsiva&quot;;font-size:24pt;v-text-kern:t" trim="t" fitpath="t" string="Читайте &#10;в этом номере:"/>
            <w10:wrap type="square"/>
          </v:shape>
        </w:pict>
      </w:r>
      <w:r>
        <w:rPr>
          <w:noProof/>
          <w:lang w:eastAsia="ru-RU"/>
        </w:rPr>
        <w:pict>
          <v:shape id="_x0000_s1056" type="#_x0000_t202" style="position:absolute;margin-left:1.5pt;margin-top:14.45pt;width:133.85pt;height:168pt;z-index:251676672;mso-position-horizontal-relative:text;mso-position-vertical-relative:text" fillcolor="#daeef3 [664]" strokecolor="#dbe5f1 [660]">
            <v:textbox>
              <w:txbxContent>
                <w:p w:rsidR="002E6561" w:rsidRPr="003A560C" w:rsidRDefault="00AD06F7" w:rsidP="00D673B4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AD06F7">
                    <w:rPr>
                      <w:rFonts w:ascii="Monotype Corsiva" w:hAnsi="Monotype Corsiva"/>
                    </w:rPr>
                    <w:pict>
                      <v:shape id="_x0000_i1032" type="#_x0000_t136" style="width:123pt;height:33.7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type="perspective" color="silver" opacity="52429f" origin="-.5,.5" matrix=",46340f,,.5,,-4768371582e-16"/>
                        <v:textpath style="font-family:&quot;Arial Black&quot;;font-size:28pt;v-text-kern:t" trim="t" fitpath="t" string="День освобождения&#10;Любани"/>
                      </v:shape>
                    </w:pict>
                  </w:r>
                </w:p>
                <w:p w:rsidR="00D673B4" w:rsidRPr="00D673B4" w:rsidRDefault="00D673B4" w:rsidP="00D673B4">
                  <w:pPr>
                    <w:spacing w:after="0" w:line="240" w:lineRule="auto"/>
                    <w:ind w:firstLine="284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673B4">
                    <w:rPr>
                      <w:rFonts w:ascii="Times New Roman" w:hAnsi="Times New Roman"/>
                    </w:rPr>
                    <w:t>28 января, в День освобождения Любани, многие ребята нашей школы уезжали встречать ветеранов.</w:t>
                  </w:r>
                </w:p>
                <w:p w:rsidR="002E6561" w:rsidRPr="00D673B4" w:rsidRDefault="00D673B4" w:rsidP="00D673B4">
                  <w:pPr>
                    <w:spacing w:after="0" w:line="240" w:lineRule="auto"/>
                    <w:ind w:firstLine="284"/>
                    <w:contextualSpacing/>
                    <w:jc w:val="center"/>
                  </w:pPr>
                  <w:r w:rsidRPr="00D673B4">
                    <w:rPr>
                      <w:rFonts w:ascii="Times New Roman" w:hAnsi="Times New Roman"/>
                    </w:rPr>
                    <w:t xml:space="preserve">Ветераны </w:t>
                  </w:r>
                  <w:proofErr w:type="gramStart"/>
                  <w:r w:rsidRPr="00D673B4">
                    <w:rPr>
                      <w:rFonts w:ascii="Times New Roman" w:hAnsi="Times New Roman"/>
                    </w:rPr>
                    <w:t>остались очень довольны</w:t>
                  </w:r>
                  <w:proofErr w:type="gramEnd"/>
                  <w:r w:rsidRPr="00D673B4">
                    <w:rPr>
                      <w:rFonts w:ascii="Times New Roman" w:hAnsi="Times New Roman"/>
                    </w:rPr>
                    <w:t xml:space="preserve"> представлением и тем, как их встретили</w:t>
                  </w:r>
                  <w:r w:rsidR="00D31A55">
                    <w:rPr>
                      <w:rFonts w:ascii="Times New Roman" w:hAnsi="Times New Roman"/>
                    </w:rPr>
                    <w:t>…</w:t>
                  </w:r>
                </w:p>
              </w:txbxContent>
            </v:textbox>
          </v:shape>
        </w:pict>
      </w:r>
      <w:r w:rsidR="00A911C7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236220</wp:posOffset>
            </wp:positionV>
            <wp:extent cx="3496310" cy="858520"/>
            <wp:effectExtent l="38100" t="323850" r="27940" b="303530"/>
            <wp:wrapSquare wrapText="bothSides"/>
            <wp:docPr id="2" name="Рисунок 1" descr="C:\Documents and Settings\Ростик\Мои документы\мама\шк планета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к\Мои документы\мама\шк планета\log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20852164">
                      <a:off x="0" y="0"/>
                      <a:ext cx="3496310" cy="858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37DCF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9027160</wp:posOffset>
            </wp:positionV>
            <wp:extent cx="1932940" cy="474345"/>
            <wp:effectExtent l="38100" t="209550" r="29210" b="192405"/>
            <wp:wrapSquare wrapText="bothSides"/>
            <wp:docPr id="8" name="Рисунок 1" descr="C:\Documents and Settings\Ростик\Мои документы\мама\шк планета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к\Мои документы\мама\шк планета\log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20852164">
                      <a:off x="0" y="0"/>
                      <a:ext cx="1932940" cy="4743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sx="1000" sy="1000" algn="tl" rotWithShape="0">
                        <a:srgbClr val="333333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40" type="#_x0000_t202" style="position:absolute;margin-left:155.2pt;margin-top:704.9pt;width:382.95pt;height:51.9pt;z-index:251669504;mso-position-horizontal-relative:text;mso-position-vertical-relative:text" filled="f" stroked="f">
            <v:textbox style="mso-next-textbox:#_x0000_s1040">
              <w:txbxContent>
                <w:p w:rsidR="000A2357" w:rsidRPr="00C74953" w:rsidRDefault="000A2357" w:rsidP="000A2357">
                  <w:pPr>
                    <w:spacing w:after="0" w:line="240" w:lineRule="auto"/>
                    <w:contextualSpacing/>
                    <w:rPr>
                      <w:color w:val="0000FF"/>
                      <w:sz w:val="24"/>
                      <w:szCs w:val="24"/>
                    </w:rPr>
                  </w:pPr>
                  <w:r w:rsidRPr="00C74953">
                    <w:rPr>
                      <w:color w:val="0000FF"/>
                    </w:rPr>
                    <w:t>Гл. редактор – Павлова В.К.</w:t>
                  </w:r>
                  <w:r w:rsidRPr="00C74953">
                    <w:rPr>
                      <w:color w:val="0000FF"/>
                    </w:rPr>
                    <w:tab/>
                  </w:r>
                  <w:r w:rsidRPr="00C74953">
                    <w:rPr>
                      <w:color w:val="0000FF"/>
                    </w:rPr>
                    <w:tab/>
                  </w:r>
                  <w:r w:rsidRPr="00C74953">
                    <w:rPr>
                      <w:color w:val="9900FF"/>
                      <w:sz w:val="24"/>
                      <w:szCs w:val="24"/>
                    </w:rPr>
                    <w:t>Газета выходит один раз в месяц</w:t>
                  </w:r>
                </w:p>
                <w:p w:rsidR="000A2357" w:rsidRPr="00C74953" w:rsidRDefault="000A2357" w:rsidP="00C74953">
                  <w:pPr>
                    <w:spacing w:after="0" w:line="240" w:lineRule="auto"/>
                    <w:ind w:left="3540" w:hanging="3540"/>
                    <w:contextualSpacing/>
                    <w:rPr>
                      <w:color w:val="0000FF"/>
                    </w:rPr>
                  </w:pPr>
                  <w:r w:rsidRPr="00C74953">
                    <w:rPr>
                      <w:color w:val="0000FF"/>
                    </w:rPr>
                    <w:t xml:space="preserve">Редактор – </w:t>
                  </w:r>
                  <w:proofErr w:type="spellStart"/>
                  <w:r w:rsidRPr="00C74953">
                    <w:rPr>
                      <w:color w:val="0000FF"/>
                    </w:rPr>
                    <w:t>Шаманина</w:t>
                  </w:r>
                  <w:proofErr w:type="spellEnd"/>
                  <w:r w:rsidRPr="00C74953">
                    <w:rPr>
                      <w:color w:val="0000FF"/>
                    </w:rPr>
                    <w:t> Т.М.</w:t>
                  </w:r>
                  <w:r w:rsidRPr="00C74953">
                    <w:rPr>
                      <w:color w:val="0000FF"/>
                    </w:rPr>
                    <w:tab/>
                  </w:r>
                  <w:r w:rsidRPr="00C74953">
                    <w:rPr>
                      <w:color w:val="0000FF"/>
                    </w:rPr>
                    <w:tab/>
                    <w:t>Дизайн и оформление – Киндратышин О.Н.</w:t>
                  </w:r>
                  <w:r w:rsidR="00C74953" w:rsidRPr="00C74953">
                    <w:rPr>
                      <w:color w:val="0000FF"/>
                    </w:rPr>
                    <w:t>, Киндратышин Р.В.</w:t>
                  </w:r>
                </w:p>
              </w:txbxContent>
            </v:textbox>
            <w10:wrap type="square"/>
          </v:shape>
        </w:pict>
      </w:r>
      <w:r w:rsidR="00C74953">
        <w:rPr>
          <w:noProof/>
          <w:lang w:eastAsia="ru-RU"/>
        </w:rPr>
        <w:drawing>
          <wp:anchor distT="0" distB="0" distL="114300" distR="114300" simplePos="0" relativeHeight="251660287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8771255</wp:posOffset>
            </wp:positionV>
            <wp:extent cx="6838950" cy="933450"/>
            <wp:effectExtent l="19050" t="0" r="0" b="0"/>
            <wp:wrapSquare wrapText="bothSides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1EF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100965</wp:posOffset>
            </wp:positionV>
            <wp:extent cx="6924675" cy="1800225"/>
            <wp:effectExtent l="19050" t="0" r="9525" b="0"/>
            <wp:wrapSquare wrapText="bothSides"/>
            <wp:docPr id="3" name="Рисунок 2" descr="шк п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 пл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B4AA0" w:rsidSect="00984001">
      <w:headerReference w:type="default" r:id="rId12"/>
      <w:pgSz w:w="11906" w:h="16838"/>
      <w:pgMar w:top="567" w:right="567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DAB" w:rsidRDefault="00427DAB" w:rsidP="004A5C7A">
      <w:pPr>
        <w:spacing w:after="0" w:line="240" w:lineRule="auto"/>
      </w:pPr>
      <w:r>
        <w:separator/>
      </w:r>
    </w:p>
  </w:endnote>
  <w:endnote w:type="continuationSeparator" w:id="1">
    <w:p w:rsidR="00427DAB" w:rsidRDefault="00427DAB" w:rsidP="004A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DAB" w:rsidRDefault="00427DAB" w:rsidP="004A5C7A">
      <w:pPr>
        <w:spacing w:after="0" w:line="240" w:lineRule="auto"/>
      </w:pPr>
      <w:r>
        <w:separator/>
      </w:r>
    </w:p>
  </w:footnote>
  <w:footnote w:type="continuationSeparator" w:id="1">
    <w:p w:rsidR="00427DAB" w:rsidRDefault="00427DAB" w:rsidP="004A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C7A" w:rsidRDefault="00AD06F7" w:rsidP="004A5C7A">
    <w:pPr>
      <w:pStyle w:val="a5"/>
      <w:jc w:val="center"/>
    </w:pPr>
    <w:r w:rsidRPr="00AD06F7">
      <w:rPr>
        <w:rFonts w:ascii="Monotype Corsiva" w:hAnsi="Monotype Corsiva"/>
        <w:noProof/>
        <w:sz w:val="32"/>
        <w:szCs w:val="32"/>
        <w:lang w:eastAsia="ru-RU"/>
      </w:rPr>
      <w:pict>
        <v:group id="_x0000_s2049" style="position:absolute;left:0;text-align:left;margin-left:1.65pt;margin-top:10.35pt;width:535.5pt;height:.05pt;z-index:251658240" coordorigin="600,915" coordsize="10710,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600;top:915;width:2160;height:1" o:connectortype="straight" strokecolor="black [3213]" strokeweight="2.25pt">
            <v:shadow on="t" opacity=".5" offset="6pt,-6pt"/>
          </v:shape>
          <v:shape id="_x0000_s2051" type="#_x0000_t32" style="position:absolute;left:9135;top:916;width:2175;height:0" o:connectortype="straight" strokecolor="black [3213]" strokeweight="2.25pt">
            <v:shadow on="t" opacity=".5" offset="-6pt,-6pt"/>
          </v:shape>
        </v:group>
      </w:pict>
    </w:r>
    <w:r w:rsidR="004A5C7A">
      <w:rPr>
        <w:rFonts w:ascii="Monotype Corsiva" w:hAnsi="Monotype Corsiva"/>
        <w:sz w:val="32"/>
        <w:szCs w:val="32"/>
      </w:rPr>
      <w:t>Ч</w:t>
    </w:r>
    <w:r w:rsidR="004A5C7A" w:rsidRPr="00A46B16">
      <w:rPr>
        <w:rFonts w:ascii="Monotype Corsiva" w:hAnsi="Monotype Corsiva"/>
        <w:sz w:val="32"/>
        <w:szCs w:val="32"/>
      </w:rPr>
      <w:t>итайте</w:t>
    </w:r>
    <w:r w:rsidR="004A5C7A">
      <w:rPr>
        <w:rFonts w:ascii="Monotype Corsiva" w:hAnsi="Monotype Corsiva"/>
        <w:sz w:val="32"/>
        <w:szCs w:val="32"/>
      </w:rPr>
      <w:t>!</w:t>
    </w:r>
    <w:r w:rsidR="004A5C7A" w:rsidRPr="00A46B16">
      <w:rPr>
        <w:rFonts w:ascii="Monotype Corsiva" w:hAnsi="Monotype Corsiva"/>
        <w:sz w:val="32"/>
        <w:szCs w:val="32"/>
      </w:rPr>
      <w:t xml:space="preserve"> </w:t>
    </w:r>
    <w:r w:rsidR="004A5C7A">
      <w:rPr>
        <w:rFonts w:ascii="Monotype Corsiva" w:hAnsi="Monotype Corsiva"/>
        <w:sz w:val="32"/>
        <w:szCs w:val="32"/>
      </w:rPr>
      <w:t>Д</w:t>
    </w:r>
    <w:r w:rsidR="004A5C7A" w:rsidRPr="00A46B16">
      <w:rPr>
        <w:rFonts w:ascii="Monotype Corsiva" w:hAnsi="Monotype Corsiva"/>
        <w:sz w:val="32"/>
        <w:szCs w:val="32"/>
      </w:rPr>
      <w:t>умайте</w:t>
    </w:r>
    <w:r w:rsidR="004A5C7A">
      <w:rPr>
        <w:rFonts w:ascii="Monotype Corsiva" w:hAnsi="Monotype Corsiva"/>
        <w:sz w:val="32"/>
        <w:szCs w:val="32"/>
      </w:rPr>
      <w:t>!</w:t>
    </w:r>
    <w:r w:rsidR="004A5C7A" w:rsidRPr="00A46B16">
      <w:rPr>
        <w:rFonts w:ascii="Monotype Corsiva" w:hAnsi="Monotype Corsiva"/>
        <w:sz w:val="32"/>
        <w:szCs w:val="32"/>
      </w:rPr>
      <w:t xml:space="preserve"> </w:t>
    </w:r>
    <w:r w:rsidR="004A5C7A">
      <w:rPr>
        <w:rFonts w:ascii="Monotype Corsiva" w:hAnsi="Monotype Corsiva"/>
        <w:sz w:val="32"/>
        <w:szCs w:val="32"/>
      </w:rPr>
      <w:t>М</w:t>
    </w:r>
    <w:r w:rsidR="004A5C7A" w:rsidRPr="00A46B16">
      <w:rPr>
        <w:rFonts w:ascii="Monotype Corsiva" w:hAnsi="Monotype Corsiva"/>
        <w:sz w:val="32"/>
        <w:szCs w:val="32"/>
      </w:rPr>
      <w:t>ечтайте!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2">
      <o:colormru v:ext="edit" colors="#ccecff"/>
      <o:colormenu v:ext="edit" fillcolor="none [2894]" strokecolor="none [661]" shadowcolor="none"/>
    </o:shapedefaults>
    <o:shapelayout v:ext="edit">
      <o:idmap v:ext="edit" data="2"/>
      <o:rules v:ext="edit">
        <o:r id="V:Rule3" type="connector" idref="#_x0000_s2051"/>
        <o:r id="V:Rule4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73FF3"/>
    <w:rsid w:val="00095852"/>
    <w:rsid w:val="000A2357"/>
    <w:rsid w:val="0024299F"/>
    <w:rsid w:val="00256183"/>
    <w:rsid w:val="002E6561"/>
    <w:rsid w:val="00382147"/>
    <w:rsid w:val="004135C4"/>
    <w:rsid w:val="00427DAB"/>
    <w:rsid w:val="004A5C7A"/>
    <w:rsid w:val="005A01C2"/>
    <w:rsid w:val="0062431F"/>
    <w:rsid w:val="00634592"/>
    <w:rsid w:val="00754110"/>
    <w:rsid w:val="00937DCF"/>
    <w:rsid w:val="00984001"/>
    <w:rsid w:val="009B4AA0"/>
    <w:rsid w:val="00A911C7"/>
    <w:rsid w:val="00AD06F7"/>
    <w:rsid w:val="00B11213"/>
    <w:rsid w:val="00B21A6E"/>
    <w:rsid w:val="00BD255F"/>
    <w:rsid w:val="00C74953"/>
    <w:rsid w:val="00C77D45"/>
    <w:rsid w:val="00D31A55"/>
    <w:rsid w:val="00D673B4"/>
    <w:rsid w:val="00DE1B08"/>
    <w:rsid w:val="00F201EF"/>
    <w:rsid w:val="00F7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ccecff"/>
      <o:colormenu v:ext="edit" fillcolor="none [2894]" strokecolor="none [661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1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5C7A"/>
  </w:style>
  <w:style w:type="paragraph" w:styleId="a7">
    <w:name w:val="footer"/>
    <w:basedOn w:val="a"/>
    <w:link w:val="a8"/>
    <w:uiPriority w:val="99"/>
    <w:semiHidden/>
    <w:unhideWhenUsed/>
    <w:rsid w:val="004A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5C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76;&#1083;&#1103;%20&#1075;&#1072;&#1079;&#1077;&#1090;&#1099;\&#1075;&#1086;&#1090;&#1086;&#1074;&#1099;&#1081;%20&#1084;&#1072;&#1090;&#1077;&#1088;&#1080;&#1072;&#1083;\&#1074;&#1099;&#1087;&#1091;&#1089;&#1082;%20&#8470;3\&#1086;&#1073;&#1083;&#1086;&#1078;&#1082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обложка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5</cp:revision>
  <dcterms:created xsi:type="dcterms:W3CDTF">2009-02-08T19:02:00Z</dcterms:created>
  <dcterms:modified xsi:type="dcterms:W3CDTF">2009-02-10T15:16:00Z</dcterms:modified>
</cp:coreProperties>
</file>